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51EA9" w:rsidTr="00551EA9" w14:paraId="3C698A2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EA9" w:rsidRDefault="00551EA9" w14:paraId="316B4193" w14:textId="682B7F6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EA9" w:rsidRDefault="00551EA9" w14:paraId="7ABF7D3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51EA9" w:rsidRDefault="00551EA9" w14:paraId="1F32A40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51EA9" w:rsidRDefault="00551EA9" w14:paraId="74CAA71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51EA9" w:rsidRDefault="00551EA9" w14:paraId="1D78BFF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51EA9" w:rsidP="00551EA9" w:rsidRDefault="00551EA9" w14:paraId="37E5B3B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51EA9" w:rsidP="00551EA9" w:rsidRDefault="00551EA9" w14:paraId="022C3A2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51EA9" w:rsidP="00551EA9" w:rsidRDefault="00551EA9" w14:paraId="75BF359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St-2518/2019</w:t>
      </w:r>
    </w:p>
    <w:p w:rsidR="00551EA9" w:rsidP="00551EA9" w:rsidRDefault="00551EA9" w14:paraId="4376E840" w14:textId="77777777">
      <w:pPr>
        <w:tabs>
          <w:tab w:val="left" w:pos="709"/>
        </w:tabs>
      </w:pPr>
      <w:r>
        <w:t xml:space="preserve"> </w:t>
      </w:r>
    </w:p>
    <w:p w:rsidR="00551EA9" w:rsidP="00551EA9" w:rsidRDefault="00551EA9" w14:paraId="43B8B14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51EA9" w:rsidP="00551EA9" w:rsidRDefault="00551EA9" w14:paraId="1F7686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51EA9" w:rsidP="00551EA9" w:rsidRDefault="00551EA9" w14:paraId="2111D64E" w14:textId="77777777">
      <w:pPr>
        <w:tabs>
          <w:tab w:val="left" w:pos="709"/>
        </w:tabs>
      </w:pPr>
    </w:p>
    <w:p w:rsidR="00551EA9" w:rsidP="00551EA9" w:rsidRDefault="00551EA9" w14:paraId="44573BF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51EA9" w:rsidP="00551EA9" w:rsidRDefault="00551EA9" w14:paraId="61A42D1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51EA9" w:rsidP="00551EA9" w:rsidRDefault="00551EA9" w14:paraId="72630506" w14:textId="77777777">
      <w:pPr>
        <w:tabs>
          <w:tab w:val="left" w:pos="709"/>
        </w:tabs>
      </w:pPr>
    </w:p>
    <w:p w:rsidR="00551EA9" w:rsidP="00551EA9" w:rsidRDefault="00551EA9" w14:paraId="5BC4BB6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51EA9" w:rsidP="00551EA9" w:rsidRDefault="00551EA9" w14:paraId="2557355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51EA9" w:rsidP="00551EA9" w:rsidRDefault="00551EA9" w14:paraId="1DA718C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51EA9" w:rsidP="00551EA9" w:rsidRDefault="00551EA9" w14:paraId="2E6EB55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51EA9" w:rsidP="00551EA9" w:rsidRDefault="00551EA9" w14:paraId="683031D5" w14:textId="77777777">
      <w:pPr>
        <w:tabs>
          <w:tab w:val="left" w:pos="709"/>
        </w:tabs>
      </w:pPr>
    </w:p>
    <w:p w:rsidR="00551EA9" w:rsidP="00551EA9" w:rsidRDefault="00551EA9" w14:paraId="1BF4A70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51EA9" w:rsidP="00551EA9" w:rsidRDefault="00551EA9" w14:paraId="13B95C11" w14:textId="77777777">
      <w:pPr>
        <w:tabs>
          <w:tab w:val="left" w:pos="709"/>
        </w:tabs>
        <w:jc w:val="both"/>
      </w:pPr>
    </w:p>
    <w:p w:rsidR="00551EA9" w:rsidP="00551EA9" w:rsidRDefault="00551EA9" w14:paraId="490DB072" w14:textId="77777777">
      <w:pPr>
        <w:tabs>
          <w:tab w:val="left" w:pos="709"/>
        </w:tabs>
      </w:pPr>
      <w:r>
        <w:t xml:space="preserve"> </w:t>
      </w:r>
      <w:r>
        <w:tab/>
        <w:t>17. St-2518/2019</w:t>
      </w:r>
    </w:p>
    <w:p w:rsidR="00551EA9" w:rsidP="00551EA9" w:rsidRDefault="00551EA9" w14:paraId="2D36EF10" w14:textId="77777777">
      <w:pPr>
        <w:tabs>
          <w:tab w:val="left" w:pos="709"/>
        </w:tabs>
      </w:pPr>
    </w:p>
    <w:p w:rsidR="00551EA9" w:rsidP="00551EA9" w:rsidRDefault="00551EA9" w14:paraId="2F7E1700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51EA9" w:rsidP="00551EA9" w:rsidRDefault="00551EA9" w14:paraId="13451AD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51EA9" w:rsidP="00551EA9" w:rsidRDefault="00551EA9" w14:paraId="5D237AA7" w14:textId="77777777">
      <w:pPr>
        <w:tabs>
          <w:tab w:val="left" w:pos="709"/>
        </w:tabs>
        <w:jc w:val="both"/>
      </w:pPr>
      <w:r>
        <w:tab/>
        <w:t>OIB: 85821130368</w:t>
      </w:r>
    </w:p>
    <w:p w:rsidR="00551EA9" w:rsidP="00551EA9" w:rsidRDefault="00551EA9" w14:paraId="35253CA0" w14:textId="77777777">
      <w:pPr>
        <w:tabs>
          <w:tab w:val="left" w:pos="709"/>
        </w:tabs>
        <w:jc w:val="both"/>
      </w:pPr>
    </w:p>
    <w:p w:rsidR="00551EA9" w:rsidP="00551EA9" w:rsidRDefault="00551EA9" w14:paraId="70938570" w14:textId="77777777">
      <w:pPr>
        <w:tabs>
          <w:tab w:val="left" w:pos="709"/>
        </w:tabs>
        <w:jc w:val="both"/>
      </w:pPr>
      <w:r>
        <w:t xml:space="preserve">protiv </w:t>
      </w:r>
    </w:p>
    <w:p w:rsidR="00551EA9" w:rsidP="00551EA9" w:rsidRDefault="00551EA9" w14:paraId="6673062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51EA9" w:rsidP="00551EA9" w:rsidRDefault="00551EA9" w14:paraId="65C11383" w14:textId="77777777">
      <w:pPr>
        <w:tabs>
          <w:tab w:val="left" w:pos="709"/>
        </w:tabs>
        <w:ind w:left="708"/>
        <w:jc w:val="both"/>
      </w:pPr>
      <w:r>
        <w:tab/>
        <w:t xml:space="preserve">CITI-M d.o.o. za trgovinu i ugostiteljstvo, Zagreb, Meštrovićev trg 6, </w:t>
      </w:r>
    </w:p>
    <w:p w:rsidR="00551EA9" w:rsidP="00551EA9" w:rsidRDefault="00551EA9" w14:paraId="3B166BA5" w14:textId="77777777">
      <w:pPr>
        <w:tabs>
          <w:tab w:val="left" w:pos="709"/>
        </w:tabs>
        <w:ind w:left="708"/>
        <w:jc w:val="both"/>
      </w:pPr>
      <w:r>
        <w:t>OIB: 54698300185</w:t>
      </w:r>
    </w:p>
    <w:p w:rsidR="00551EA9" w:rsidP="00551EA9" w:rsidRDefault="00551EA9" w14:paraId="662C77B9" w14:textId="77777777">
      <w:pPr>
        <w:tabs>
          <w:tab w:val="left" w:pos="709"/>
        </w:tabs>
        <w:ind w:left="708"/>
        <w:jc w:val="both"/>
      </w:pPr>
    </w:p>
    <w:p w:rsidR="00551EA9" w:rsidP="00551EA9" w:rsidRDefault="00551EA9" w14:paraId="52F9EBC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51EA9" w:rsidP="00551EA9" w:rsidRDefault="00551EA9" w14:paraId="58D7A0B0" w14:textId="77777777">
      <w:pPr>
        <w:tabs>
          <w:tab w:val="left" w:pos="709"/>
        </w:tabs>
        <w:jc w:val="both"/>
      </w:pPr>
    </w:p>
    <w:p w:rsidR="00551EA9" w:rsidP="00551EA9" w:rsidRDefault="00551EA9" w14:paraId="633C66E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51EA9" w:rsidP="00551EA9" w:rsidRDefault="00551EA9" w14:paraId="1F440256" w14:textId="77777777">
      <w:pPr>
        <w:tabs>
          <w:tab w:val="left" w:pos="709"/>
        </w:tabs>
      </w:pPr>
    </w:p>
    <w:p w:rsidR="00551EA9" w:rsidP="00551EA9" w:rsidRDefault="00551EA9" w14:paraId="0F1A57F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51EA9" w:rsidP="00551EA9" w:rsidRDefault="00551EA9" w14:paraId="00AE47FA" w14:textId="77777777">
      <w:pPr>
        <w:tabs>
          <w:tab w:val="left" w:pos="709"/>
        </w:tabs>
      </w:pPr>
    </w:p>
    <w:p w:rsidR="00551EA9" w:rsidP="00551EA9" w:rsidRDefault="00551EA9" w14:paraId="390BE4B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51EA9" w:rsidP="00551EA9" w:rsidRDefault="00551EA9" w14:paraId="1852F2D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51EA9" w:rsidP="00551EA9" w:rsidRDefault="00551EA9" w14:paraId="413BE32C" w14:textId="77777777">
      <w:pPr>
        <w:tabs>
          <w:tab w:val="left" w:pos="709"/>
        </w:tabs>
      </w:pPr>
    </w:p>
    <w:p w:rsidR="00551EA9" w:rsidP="00551EA9" w:rsidRDefault="00551EA9" w14:paraId="3186F57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7013F2" w14:textId="007013F2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1EA9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51E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1EA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1EA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1EA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1EA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51EA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1EA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1EA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1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EA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EA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EA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EA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51EA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EA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93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St-2518/2019</izvorni_sadrzaj>
    <derivirana_varijabla naziv="DomainObject.Predmet.OznakaBroj_1">St-2518/2019</derivirana_varijabla>
  </DomainObject.Predmet.OznakaBroj>
  <DomainObject.Predmet.OznakaBrojOptuznogAkta>
    <izvorni_sadrzaj>04-06-19-4403</izvorni_sadrzaj>
    <derivirana_varijabla naziv="DomainObject.Predmet.OznakaBrojOptuznogAkta_1">04-06-19-4403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CITI-M d.o.o. za trgovinu i ugostiteljstvo</izvorni_sadrzaj>
    <derivirana_varijabla naziv="DomainObject.Predmet.ProtustrankaFormated_1">  CITI-M d.o.o. za trgovinu i ugostiteljstvo</derivirana_varijabla>
  </DomainObject.Predmet.ProtustrankaFormated>
  <DomainObject.Predmet.ProtustrankaFormatedOIB>
    <izvorni_sadrzaj>  CITI-M d.o.o. za trgovinu i ugostiteljstvo, OIB 54698300185</izvorni_sadrzaj>
    <derivirana_varijabla naziv="DomainObject.Predmet.ProtustrankaFormatedOIB_1">  CITI-M d.o.o. za trgovinu i ugostiteljstvo, OIB 54698300185</derivirana_varijabla>
  </DomainObject.Predmet.ProtustrankaFormatedOIB>
  <DomainObject.Predmet.ProtustrankaFormatedWithAdress>
    <izvorni_sadrzaj> CITI-M d.o.o. za trgovinu i ugostiteljstvo, Meštrovićev trg 6, 10000 Zagreb</izvorni_sadrzaj>
    <derivirana_varijabla naziv="DomainObject.Predmet.ProtustrankaFormatedWithAdress_1"> CITI-M d.o.o. za trgovinu i ugostiteljstvo, Meštrovićev trg 6, 10000 Zagreb</derivirana_varijabla>
  </DomainObject.Predmet.ProtustrankaFormatedWithAdress>
  <DomainObject.Predmet.ProtustrankaFormatedWithAdressOIB>
    <izvorni_sadrzaj> CITI-M d.o.o. za trgovinu i ugostiteljstvo, OIB 54698300185, Meštrovićev trg 6, 10000 Zagreb</izvorni_sadrzaj>
    <derivirana_varijabla naziv="DomainObject.Predmet.ProtustrankaFormatedWithAdressOIB_1"> CITI-M d.o.o. za trgovinu i ugostiteljstvo, OIB 54698300185, Meštrovićev trg 6, 10000 Zagreb</derivirana_varijabla>
  </DomainObject.Predmet.ProtustrankaFormatedWithAdressOIB>
  <DomainObject.Predmet.ProtustrankaWithAdress>
    <izvorni_sadrzaj>CITI-M d.o.o. za trgovinu i ugostiteljstvo Meštrovićev trg 6, 10000 Zagreb</izvorni_sadrzaj>
    <derivirana_varijabla naziv="DomainObject.Predmet.ProtustrankaWithAdress_1">CITI-M d.o.o. za trgovinu i ugostiteljstvo Meštrovićev trg 6, 10000 Zagreb</derivirana_varijabla>
  </DomainObject.Predmet.ProtustrankaWithAdress>
  <DomainObject.Predmet.ProtustrankaWithAdressOIB>
    <izvorni_sadrzaj>CITI-M d.o.o. za trgovinu i ugostiteljstvo, OIB 54698300185, Meštrovićev trg 6, 10000 Zagreb</izvorni_sadrzaj>
    <derivirana_varijabla naziv="DomainObject.Predmet.ProtustrankaWithAdressOIB_1">CITI-M d.o.o. za trgovinu i ugostiteljstvo, OIB 54698300185, Meštrovićev trg 6, 10000 Zagreb</derivirana_varijabla>
  </DomainObject.Predmet.ProtustrankaWithAdressOIB>
  <DomainObject.Predmet.ProtustrankaNazivFormated>
    <izvorni_sadrzaj>CITI-M d.o.o. za trgovinu i ugostiteljstvo</izvorni_sadrzaj>
    <derivirana_varijabla naziv="DomainObject.Predmet.ProtustrankaNazivFormated_1">CITI-M d.o.o. za trgovinu i ugostiteljstvo</derivirana_varijabla>
  </DomainObject.Predmet.ProtustrankaNazivFormated>
  <DomainObject.Predmet.ProtustrankaNazivFormatedOIB>
    <izvorni_sadrzaj>CITI-M d.o.o. za trgovinu i ugostiteljstvo, OIB 54698300185</izvorni_sadrzaj>
    <derivirana_varijabla naziv="DomainObject.Predmet.ProtustrankaNazivFormatedOIB_1">CITI-M d.o.o. za trgovinu i ugostiteljstvo, OIB 54698300185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CITI-M d.o.o. za trgovinu i ugostiteljstvo</item>
    </izvorni_sadrzaj>
    <derivirana_varijabla naziv="DomainObject.Predmet.ProtuStrankaListFormated_1">
      <item>CITI-M d.o.o. za trgovinu i ugostiteljstvo</item>
    </derivirana_varijabla>
  </DomainObject.Predmet.ProtuStrankaListFormated>
  <DomainObject.Predmet.ProtuStrankaListFormatedOIB>
    <izvorni_sadrzaj>
      <item>CITI-M d.o.o. za trgovinu i ugostiteljstvo, OIB 54698300185</item>
    </izvorni_sadrzaj>
    <derivirana_varijabla naziv="DomainObject.Predmet.ProtuStrankaListFormatedOIB_1">
      <item>CITI-M d.o.o. za trgovinu i ugostiteljstvo, OIB 54698300185</item>
    </derivirana_varijabla>
  </DomainObject.Predmet.ProtuStrankaListFormatedOIB>
  <DomainObject.Predmet.ProtuStrankaListFormatedWithAdress>
    <izvorni_sadrzaj>
      <item>CITI-M d.o.o. za trgovinu i ugostiteljstvo, Meštrovićev trg 6, 10000 Zagreb</item>
    </izvorni_sadrzaj>
    <derivirana_varijabla naziv="DomainObject.Predmet.ProtuStrankaListFormatedWithAdress_1">
      <item>CITI-M d.o.o. za trgovinu i ugostiteljstvo, Meštrovićev trg 6, 10000 Zagreb</item>
    </derivirana_varijabla>
  </DomainObject.Predmet.ProtuStrankaListFormatedWithAdress>
  <DomainObject.Predmet.ProtuStrankaListFormatedWithAdressOIB>
    <izvorni_sadrzaj>
      <item>CITI-M d.o.o. za trgovinu i ugostiteljstvo, OIB 54698300185, Meštrovićev trg 6, 10000 Zagreb</item>
    </izvorni_sadrzaj>
    <derivirana_varijabla naziv="DomainObject.Predmet.ProtuStrankaListFormatedWithAdressOIB_1">
      <item>CITI-M d.o.o. za trgovinu i ugostiteljstvo, OIB 54698300185, Meštrovićev trg 6, 10000 Zagreb</item>
    </derivirana_varijabla>
  </DomainObject.Predmet.ProtuStrankaListFormatedWithAdressOIB>
  <DomainObject.Predmet.ProtuStrankaListNazivFormated>
    <izvorni_sadrzaj>
      <item>CITI-M d.o.o. za trgovinu i ugostiteljstvo</item>
    </izvorni_sadrzaj>
    <derivirana_varijabla naziv="DomainObject.Predmet.ProtuStrankaListNazivFormated_1">
      <item>CITI-M d.o.o. za trgovinu i ugostiteljstvo</item>
    </derivirana_varijabla>
  </DomainObject.Predmet.ProtuStrankaListNazivFormated>
  <DomainObject.Predmet.ProtuStrankaListNazivFormatedOIB>
    <izvorni_sadrzaj>
      <item>CITI-M d.o.o. za trgovinu i ugostiteljstvo, OIB 54698300185</item>
    </izvorni_sadrzaj>
    <derivirana_varijabla naziv="DomainObject.Predmet.ProtuStrankaListNazivFormatedOIB_1">
      <item>CITI-M d.o.o. za trgovinu i ugostiteljstvo, OIB 54698300185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CITI-M d.o.o. za trgovinu i ugostiteljstvo</izvorni_sadrzaj>
    <derivirana_varijabla naziv="DomainObject.Predmet.ProtustrankaIDrugi_1">CITI-M d.o.o. za trgovinu i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CITI-M d.o.o. za trgovinu i ugostiteljstvo, OIB 54698300185, Meštrovićev trg 6, 10000 Zagreb</izvorni_sadrzaj>
    <derivirana_varijabla naziv="DomainObject.Predmet.ProtustrankaIDrugiAdressOIB_1">CITI-M d.o.o. za trgovinu i ugostiteljstvo, OIB 54698300185, Meštrovićev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CITI-M d.o.o. za trgovinu i ugostiteljstvo</item>
      <item>Financijska agencija</item>
    </izvorni_sadrzaj>
    <derivirana_varijabla naziv="DomainObject.Predmet.SudioniciListNaziv_1">
      <item>CITI-M d.o.o. za trgovinu i ugostiteljstvo</item>
      <item>Financijska agencija</item>
    </derivirana_varijabla>
  </DomainObject.Predmet.SudioniciListNaziv>
  <DomainObject.Predmet.SudioniciListAdressOIB>
    <izvorni_sadrzaj>
      <item>CITI-M d.o.o. za trgovinu i ugostiteljstvo, OIB 54698300185, Meštrovićev trg 6,10000 Zagreb</item>
      <item>Financijska agencija, OIB 85821130368, TRG SVIBANJSKIH ŽRTAVA 1995. 1,10000 Zagreb</item>
    </izvorni_sadrzaj>
    <derivirana_varijabla naziv="DomainObject.Predmet.SudioniciListAdressOIB_1">
      <item>CITI-M d.o.o. za trgovinu i ugostiteljstvo, OIB 54698300185, Meštrovićev trg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54698300185</item>
      <item>, OIB 85821130368</item>
    </izvorni_sadrzaj>
    <derivirana_varijabla naziv="DomainObject.Predmet.SudioniciListNazivOIB_1">
      <item>, OIB 54698300185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841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